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E83" w:rsidRPr="00A003FC" w:rsidRDefault="004E7E83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 w:rsidR="00D81E8E">
        <w:rPr>
          <w:b/>
          <w:sz w:val="24"/>
          <w:szCs w:val="24"/>
          <w:lang w:val="it-IT"/>
        </w:rPr>
        <w:tab/>
        <w:t>SA3LI12_</w:t>
      </w:r>
      <w:r w:rsidR="006E6237">
        <w:rPr>
          <w:b/>
          <w:sz w:val="24"/>
          <w:szCs w:val="24"/>
          <w:lang w:val="it-IT"/>
        </w:rPr>
        <w:t>027</w:t>
      </w:r>
    </w:p>
    <w:p w:rsidR="004E7E83" w:rsidRPr="007D5AF4" w:rsidRDefault="004E7E83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17-19 January 2012, </w:t>
      </w:r>
      <w:smartTag w:uri="urn:schemas-microsoft-com:office:smarttags" w:element="City">
        <w:smartTag w:uri="urn:schemas-microsoft-com:office:smarttags" w:element="place">
          <w:r>
            <w:rPr>
              <w:b/>
              <w:sz w:val="24"/>
              <w:szCs w:val="24"/>
              <w:lang w:val="en-US"/>
            </w:rPr>
            <w:t>Barcelona</w:t>
          </w:r>
        </w:smartTag>
        <w:r>
          <w:rPr>
            <w:b/>
            <w:sz w:val="24"/>
            <w:szCs w:val="24"/>
            <w:lang w:val="en-US"/>
          </w:rPr>
          <w:t xml:space="preserve">, </w:t>
        </w:r>
        <w:smartTag w:uri="urn:schemas-microsoft-com:office:smarttags" w:element="City">
          <w:r>
            <w:rPr>
              <w:b/>
              <w:sz w:val="24"/>
              <w:szCs w:val="24"/>
              <w:lang w:val="en-US"/>
            </w:rPr>
            <w:t>Spain</w:t>
          </w:r>
        </w:smartTag>
      </w:smartTag>
    </w:p>
    <w:p w:rsidR="004E7E83" w:rsidRPr="007D5AF4" w:rsidRDefault="004E7E83" w:rsidP="00A306C0">
      <w:pPr>
        <w:rPr>
          <w:lang w:val="en-US"/>
        </w:rPr>
      </w:pPr>
    </w:p>
    <w:p w:rsidR="004E7E83" w:rsidRPr="007D5AF4" w:rsidRDefault="004E7E83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 w:rsidR="00D81E8E">
        <w:rPr>
          <w:b/>
          <w:lang w:val="en-US"/>
        </w:rPr>
        <w:t>Sprint</w:t>
      </w:r>
      <w:bookmarkStart w:id="0" w:name="_GoBack"/>
      <w:bookmarkEnd w:id="0"/>
    </w:p>
    <w:p w:rsidR="004E7E83" w:rsidRPr="00D81E8E" w:rsidRDefault="004E7E83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 w:rsidR="00D2022B">
        <w:rPr>
          <w:b/>
          <w:lang w:val="en-US"/>
        </w:rPr>
        <w:t>Distributed application using IPC</w:t>
      </w:r>
    </w:p>
    <w:p w:rsidR="004E7E83" w:rsidRPr="007D5AF4" w:rsidRDefault="004E7E83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4E7E83" w:rsidRPr="007D5AF4" w:rsidRDefault="004E7E83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4E7E83" w:rsidRPr="007D5AF4" w:rsidRDefault="00D81E8E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  <w:t>??</w:t>
      </w:r>
    </w:p>
    <w:p w:rsidR="004E7E83" w:rsidRDefault="004E7E83" w:rsidP="002B138D">
      <w:pPr>
        <w:pStyle w:val="Heading2"/>
        <w:numPr>
          <w:ilvl w:val="0"/>
          <w:numId w:val="24"/>
        </w:numPr>
        <w:rPr>
          <w:lang w:eastAsia="ja-JP"/>
        </w:rPr>
      </w:pPr>
      <w:r w:rsidRPr="002B138D">
        <w:rPr>
          <w:rStyle w:val="Strong"/>
        </w:rPr>
        <w:t>Introduction</w:t>
      </w:r>
    </w:p>
    <w:p w:rsidR="00D81E8E" w:rsidRPr="00D81E8E" w:rsidRDefault="00D81E8E" w:rsidP="00D81E8E">
      <w:pPr>
        <w:pStyle w:val="ListParagraph"/>
        <w:rPr>
          <w:lang w:val="en-US"/>
        </w:rPr>
      </w:pPr>
      <w:bookmarkStart w:id="1" w:name="_Toc227640903"/>
      <w:bookmarkStart w:id="2" w:name="_Toc227641308"/>
      <w:r w:rsidRPr="00D81E8E">
        <w:rPr>
          <w:lang w:val="en-US"/>
        </w:rPr>
        <w:t xml:space="preserve">This contribution proposes a </w:t>
      </w:r>
      <w:r w:rsidR="000D5CF9">
        <w:rPr>
          <w:lang w:val="en-US"/>
        </w:rPr>
        <w:t>use case</w:t>
      </w:r>
      <w:r w:rsidR="007570E0">
        <w:rPr>
          <w:lang w:val="en-US"/>
        </w:rPr>
        <w:t xml:space="preserve"> where the application </w:t>
      </w:r>
      <w:r w:rsidR="00D2022B">
        <w:rPr>
          <w:lang w:val="en-US"/>
        </w:rPr>
        <w:t>is distributed across multiple VM using for application coordination</w:t>
      </w:r>
      <w:r w:rsidR="000D5CF9">
        <w:rPr>
          <w:lang w:val="en-US"/>
        </w:rPr>
        <w:t xml:space="preserve"> for the cloud services living document.</w:t>
      </w:r>
    </w:p>
    <w:p w:rsidR="00D81E8E" w:rsidRPr="00D81E8E" w:rsidRDefault="00D81E8E" w:rsidP="00D81E8E">
      <w:pPr>
        <w:pStyle w:val="Heading2"/>
        <w:numPr>
          <w:ilvl w:val="0"/>
          <w:numId w:val="24"/>
        </w:numPr>
        <w:rPr>
          <w:b w:val="0"/>
          <w:bCs/>
        </w:rPr>
      </w:pPr>
      <w:r>
        <w:rPr>
          <w:rStyle w:val="Strong"/>
        </w:rPr>
        <w:t>Discussion</w:t>
      </w:r>
    </w:p>
    <w:p w:rsidR="000D5CF9" w:rsidRPr="000D5CF9" w:rsidRDefault="00D2022B" w:rsidP="000D5CF9">
      <w:pPr>
        <w:jc w:val="both"/>
        <w:rPr>
          <w:lang w:val="en-US"/>
        </w:rPr>
      </w:pPr>
      <w:r>
        <w:rPr>
          <w:lang w:val="en-US"/>
        </w:rPr>
        <w:t>Applications can be developed in a distributed manner with specific functions operating in different VMs using an inter machine IPC (inter-process communication) which may not use TCP/IP for transport because of performance reasons.</w:t>
      </w:r>
    </w:p>
    <w:p w:rsidR="004E7E83" w:rsidRDefault="004E7E83" w:rsidP="002B138D">
      <w:pPr>
        <w:pStyle w:val="Heading2"/>
        <w:numPr>
          <w:ilvl w:val="0"/>
          <w:numId w:val="24"/>
        </w:numPr>
        <w:rPr>
          <w:rStyle w:val="Strong"/>
        </w:rPr>
      </w:pPr>
      <w:r>
        <w:rPr>
          <w:rStyle w:val="Strong"/>
        </w:rPr>
        <w:t>Proposal</w:t>
      </w:r>
    </w:p>
    <w:p w:rsidR="004E7E83" w:rsidRPr="002B138D" w:rsidRDefault="00D81E8E" w:rsidP="002B138D">
      <w:pPr>
        <w:rPr>
          <w:lang w:eastAsia="en-US"/>
        </w:rPr>
      </w:pPr>
      <w:r>
        <w:rPr>
          <w:lang w:eastAsia="en-US"/>
        </w:rPr>
        <w:t>***********************First addition******************************</w:t>
      </w:r>
    </w:p>
    <w:p w:rsidR="000D5CF9" w:rsidRDefault="004E7E83" w:rsidP="000D5CF9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b w:val="0"/>
        </w:rPr>
      </w:pPr>
      <w:r>
        <w:rPr>
          <w:b w:val="0"/>
        </w:rPr>
        <w:t xml:space="preserve">1 </w:t>
      </w:r>
      <w:r w:rsidR="000D5CF9">
        <w:rPr>
          <w:b w:val="0"/>
        </w:rPr>
        <w:t>Use cases</w:t>
      </w:r>
    </w:p>
    <w:p w:rsidR="007570E0" w:rsidRDefault="00D2022B" w:rsidP="000D5CF9">
      <w:pPr>
        <w:pStyle w:val="ListParagraph"/>
        <w:numPr>
          <w:ilvl w:val="0"/>
          <w:numId w:val="39"/>
        </w:numPr>
        <w:rPr>
          <w:lang w:eastAsia="en-US"/>
        </w:rPr>
      </w:pPr>
      <w:r>
        <w:rPr>
          <w:lang w:eastAsia="en-US"/>
        </w:rPr>
        <w:t>Distributed application communicating through IPC</w:t>
      </w:r>
    </w:p>
    <w:p w:rsidR="000D5CF9" w:rsidRDefault="000D5CF9" w:rsidP="007570E0">
      <w:pPr>
        <w:pStyle w:val="ListParagraph"/>
        <w:rPr>
          <w:lang w:eastAsia="en-US"/>
        </w:rPr>
      </w:pPr>
      <w:r>
        <w:rPr>
          <w:lang w:eastAsia="en-US"/>
        </w:rPr>
        <w:t>.</w:t>
      </w:r>
    </w:p>
    <w:p w:rsidR="000D5CF9" w:rsidRDefault="000D5CF9" w:rsidP="000D5CF9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t>Overview</w:t>
      </w:r>
    </w:p>
    <w:p w:rsidR="000D5CF9" w:rsidRDefault="000D5CF9" w:rsidP="000D5CF9">
      <w:pPr>
        <w:ind w:left="720"/>
        <w:rPr>
          <w:lang w:eastAsia="en-US"/>
        </w:rPr>
      </w:pPr>
      <w:r>
        <w:rPr>
          <w:lang w:eastAsia="en-US"/>
        </w:rPr>
        <w:t xml:space="preserve">This use case describes </w:t>
      </w:r>
      <w:r w:rsidR="00D2022B">
        <w:rPr>
          <w:lang w:eastAsia="en-US"/>
        </w:rPr>
        <w:t xml:space="preserve">an application which is distributed across multiple VMs hosted by the same cloud service provider.  The distributed parts of the application communicate through an </w:t>
      </w:r>
      <w:proofErr w:type="spellStart"/>
      <w:r w:rsidR="00D2022B">
        <w:rPr>
          <w:lang w:eastAsia="en-US"/>
        </w:rPr>
        <w:t>Iinter</w:t>
      </w:r>
      <w:proofErr w:type="spellEnd"/>
      <w:r w:rsidR="00D2022B">
        <w:rPr>
          <w:lang w:eastAsia="en-US"/>
        </w:rPr>
        <w:t xml:space="preserve"> Process Communication (IPC) service</w:t>
      </w:r>
      <w:r>
        <w:rPr>
          <w:lang w:eastAsia="en-US"/>
        </w:rPr>
        <w:t>.</w:t>
      </w:r>
    </w:p>
    <w:p w:rsidR="000D5CF9" w:rsidRDefault="000D5CF9" w:rsidP="000D5CF9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t>Actors</w:t>
      </w:r>
    </w:p>
    <w:p w:rsidR="000D5CF9" w:rsidRDefault="000D5CF9" w:rsidP="000D5CF9">
      <w:pPr>
        <w:ind w:left="1080"/>
        <w:rPr>
          <w:lang w:eastAsia="en-US"/>
        </w:rPr>
      </w:pPr>
      <w:r>
        <w:rPr>
          <w:lang w:eastAsia="en-US"/>
        </w:rPr>
        <w:t xml:space="preserve">The user is John. </w:t>
      </w:r>
    </w:p>
    <w:p w:rsidR="000D5CF9" w:rsidRDefault="000D5CF9" w:rsidP="000D5CF9">
      <w:pPr>
        <w:ind w:left="1080"/>
        <w:rPr>
          <w:lang w:eastAsia="en-US"/>
        </w:rPr>
      </w:pPr>
      <w:r>
        <w:rPr>
          <w:lang w:eastAsia="en-US"/>
        </w:rPr>
        <w:t xml:space="preserve">McCloud is the cloud service provider providing </w:t>
      </w:r>
      <w:proofErr w:type="spellStart"/>
      <w:r>
        <w:rPr>
          <w:lang w:eastAsia="en-US"/>
        </w:rPr>
        <w:t>IaaS</w:t>
      </w:r>
      <w:proofErr w:type="spellEnd"/>
      <w:r>
        <w:rPr>
          <w:lang w:eastAsia="en-US"/>
        </w:rPr>
        <w:t xml:space="preserve"> </w:t>
      </w:r>
      <w:r w:rsidR="007570E0">
        <w:rPr>
          <w:lang w:eastAsia="en-US"/>
        </w:rPr>
        <w:t xml:space="preserve">or </w:t>
      </w:r>
      <w:proofErr w:type="spellStart"/>
      <w:r w:rsidR="007570E0">
        <w:rPr>
          <w:lang w:eastAsia="en-US"/>
        </w:rPr>
        <w:t>PaaS</w:t>
      </w:r>
      <w:proofErr w:type="spellEnd"/>
      <w:r w:rsidR="007570E0">
        <w:rPr>
          <w:lang w:eastAsia="en-US"/>
        </w:rPr>
        <w:t xml:space="preserve"> </w:t>
      </w:r>
      <w:r>
        <w:rPr>
          <w:lang w:eastAsia="en-US"/>
        </w:rPr>
        <w:t>on a variety of target hardware platforms</w:t>
      </w:r>
      <w:r w:rsidR="0011235A">
        <w:rPr>
          <w:lang w:eastAsia="en-US"/>
        </w:rPr>
        <w:t xml:space="preserve"> but a single hypervisor (VMM)</w:t>
      </w:r>
      <w:r>
        <w:rPr>
          <w:lang w:eastAsia="en-US"/>
        </w:rPr>
        <w:t>.</w:t>
      </w:r>
    </w:p>
    <w:p w:rsidR="000D5CF9" w:rsidRDefault="002A74B0" w:rsidP="002A74B0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t>Preconditio</w:t>
      </w:r>
      <w:r w:rsidR="000D5CF9">
        <w:rPr>
          <w:lang w:eastAsia="en-US"/>
        </w:rPr>
        <w:t>ns</w:t>
      </w:r>
    </w:p>
    <w:p w:rsidR="002A74B0" w:rsidRDefault="002A74B0" w:rsidP="002A74B0">
      <w:pPr>
        <w:ind w:left="1080"/>
        <w:rPr>
          <w:lang w:eastAsia="en-US"/>
        </w:rPr>
      </w:pPr>
      <w:r>
        <w:rPr>
          <w:lang w:eastAsia="en-US"/>
        </w:rPr>
        <w:t xml:space="preserve">John is a subscriber of the McCloud services and </w:t>
      </w:r>
      <w:r w:rsidR="007570E0">
        <w:rPr>
          <w:lang w:eastAsia="en-US"/>
        </w:rPr>
        <w:t>has installed an</w:t>
      </w:r>
      <w:r w:rsidR="00D2022B">
        <w:rPr>
          <w:lang w:eastAsia="en-US"/>
        </w:rPr>
        <w:t xml:space="preserve"> OS with an IPC mechanism built on top of a McCloud proprietary inter-VM messaging service which is not based on TCP/IP.</w:t>
      </w:r>
    </w:p>
    <w:p w:rsidR="002A74B0" w:rsidRDefault="002A74B0" w:rsidP="002A74B0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t>Actions</w:t>
      </w:r>
    </w:p>
    <w:p w:rsidR="002A74B0" w:rsidRDefault="007570E0" w:rsidP="002A74B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John activates the VMI with the</w:t>
      </w:r>
      <w:r w:rsidR="00D2022B">
        <w:rPr>
          <w:lang w:eastAsia="en-US"/>
        </w:rPr>
        <w:t xml:space="preserve"> McCloud proprietary inter-VM messaging service supporting the hosted OS IPC service</w:t>
      </w:r>
      <w:r>
        <w:rPr>
          <w:lang w:eastAsia="en-US"/>
        </w:rPr>
        <w:t>.</w:t>
      </w:r>
    </w:p>
    <w:p w:rsidR="002A74B0" w:rsidRDefault="002A74B0" w:rsidP="002A74B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John installs and initializes an application which manages his illegal activity.</w:t>
      </w:r>
    </w:p>
    <w:p w:rsidR="00D2022B" w:rsidRDefault="00D2022B" w:rsidP="002A74B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One of the VM contains the data which is used by the illegal activity.</w:t>
      </w:r>
    </w:p>
    <w:p w:rsidR="00D2022B" w:rsidRDefault="00D2022B" w:rsidP="002A74B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Another VM not identifiable with John handles the login in and user interactions with other members of the illegal activity.</w:t>
      </w:r>
    </w:p>
    <w:p w:rsidR="007570E0" w:rsidRDefault="002A74B0" w:rsidP="007570E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John’s cohorts are then able to logon to the new VM under the standard LINUX login services that John manages.</w:t>
      </w:r>
    </w:p>
    <w:p w:rsidR="00D2022B" w:rsidRDefault="00D2022B" w:rsidP="007570E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The VM handling the user interface aspects communicates with the VM containing the illegal activity data VM through the IPC mechanism.</w:t>
      </w:r>
    </w:p>
    <w:p w:rsidR="002A74B0" w:rsidRDefault="002A74B0" w:rsidP="002A74B0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t>Results</w:t>
      </w:r>
    </w:p>
    <w:p w:rsidR="002A74B0" w:rsidRDefault="00D2022B" w:rsidP="002A74B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Multiple VMs are involved with supporting the illegal activity.  Not all of them can be linked directly with John by only examining McCloud subscriber records.</w:t>
      </w:r>
    </w:p>
    <w:p w:rsidR="0011235A" w:rsidRDefault="0011235A" w:rsidP="0011235A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lastRenderedPageBreak/>
        <w:t>Challenges for interception</w:t>
      </w:r>
    </w:p>
    <w:p w:rsidR="0011235A" w:rsidRDefault="0011235A" w:rsidP="0011235A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The VMI is hardware and VMM specific.  The target hardware platform may be cloud service provider specific.</w:t>
      </w:r>
    </w:p>
    <w:p w:rsidR="0011235A" w:rsidRDefault="0011235A" w:rsidP="0011235A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The identities of the users of the VM may not be</w:t>
      </w:r>
      <w:r w:rsidR="00353C68">
        <w:rPr>
          <w:lang w:eastAsia="en-US"/>
        </w:rPr>
        <w:t xml:space="preserve"> known to the cloud service provider</w:t>
      </w:r>
      <w:r>
        <w:rPr>
          <w:lang w:eastAsia="en-US"/>
        </w:rPr>
        <w:t xml:space="preserve"> since the user identity management on the VM is by the system administrator of the hosted OS.</w:t>
      </w:r>
    </w:p>
    <w:p w:rsidR="0011235A" w:rsidRDefault="00353C68" w:rsidP="0011235A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Identifying the target OS may not be known by the cloud service provider, but require parsing the VMI.</w:t>
      </w:r>
    </w:p>
    <w:p w:rsidR="00F84CF0" w:rsidRDefault="00F84CF0" w:rsidP="0011235A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To get a complete picture of the illegal activity, multiple VMs or VMIs will have to be parsed.</w:t>
      </w:r>
    </w:p>
    <w:p w:rsidR="00F84CF0" w:rsidRDefault="00F84CF0" w:rsidP="00F84CF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The contents of the messaging IPC between VMs is application specific. This would require reverse engineering the application running on all the VMs where the application is distributed.</w:t>
      </w:r>
    </w:p>
    <w:bookmarkEnd w:id="1"/>
    <w:bookmarkEnd w:id="2"/>
    <w:p w:rsidR="00F84CF0" w:rsidRDefault="00F84CF0" w:rsidP="00C04D2D">
      <w:pPr>
        <w:rPr>
          <w:lang w:eastAsia="en-US"/>
        </w:rPr>
      </w:pPr>
    </w:p>
    <w:p w:rsidR="00C04D2D" w:rsidRDefault="00F70E3F" w:rsidP="00C04D2D">
      <w:pPr>
        <w:rPr>
          <w:lang w:eastAsia="en-US"/>
        </w:rPr>
      </w:pPr>
      <w:r>
        <w:rPr>
          <w:lang w:eastAsia="en-US"/>
        </w:rPr>
        <w:t xml:space="preserve">***************************End of first </w:t>
      </w:r>
      <w:r w:rsidR="0019590C">
        <w:rPr>
          <w:lang w:eastAsia="en-US"/>
        </w:rPr>
        <w:t>addition</w:t>
      </w:r>
      <w:r>
        <w:rPr>
          <w:lang w:eastAsia="en-US"/>
        </w:rPr>
        <w:t>**********************************</w:t>
      </w:r>
    </w:p>
    <w:p w:rsidR="00A45197" w:rsidRDefault="0019590C" w:rsidP="0019590C">
      <w:pPr>
        <w:pStyle w:val="Heading2"/>
        <w:numPr>
          <w:ilvl w:val="0"/>
          <w:numId w:val="24"/>
        </w:numPr>
        <w:rPr>
          <w:rStyle w:val="Strong"/>
        </w:rPr>
      </w:pPr>
      <w:r>
        <w:rPr>
          <w:rStyle w:val="Strong"/>
        </w:rPr>
        <w:t>R</w:t>
      </w:r>
      <w:r w:rsidR="00C04D2D">
        <w:rPr>
          <w:rStyle w:val="Strong"/>
        </w:rPr>
        <w:t>ecommendation</w:t>
      </w:r>
    </w:p>
    <w:p w:rsidR="0019590C" w:rsidRPr="0019590C" w:rsidRDefault="0019590C" w:rsidP="0019590C">
      <w:pPr>
        <w:rPr>
          <w:lang w:eastAsia="en-US"/>
        </w:rPr>
      </w:pPr>
      <w:r>
        <w:rPr>
          <w:lang w:eastAsia="en-US"/>
        </w:rPr>
        <w:t xml:space="preserve">Discuss and adopt the proposed </w:t>
      </w:r>
      <w:r w:rsidR="002A74B0">
        <w:rPr>
          <w:lang w:eastAsia="en-US"/>
        </w:rPr>
        <w:t>use case</w:t>
      </w:r>
      <w:r>
        <w:rPr>
          <w:lang w:eastAsia="en-US"/>
        </w:rPr>
        <w:t xml:space="preserve"> in a new </w:t>
      </w:r>
      <w:r w:rsidR="002A74B0">
        <w:rPr>
          <w:lang w:eastAsia="en-US"/>
        </w:rPr>
        <w:t xml:space="preserve">use case </w:t>
      </w:r>
      <w:r>
        <w:rPr>
          <w:lang w:eastAsia="en-US"/>
        </w:rPr>
        <w:t>section of the cloud services living document.</w:t>
      </w:r>
    </w:p>
    <w:p w:rsidR="00C04D2D" w:rsidRPr="00C04D2D" w:rsidRDefault="00C04D2D" w:rsidP="00C04D2D">
      <w:pPr>
        <w:rPr>
          <w:rStyle w:val="Strong"/>
          <w:b w:val="0"/>
          <w:bCs w:val="0"/>
          <w:lang w:eastAsia="en-US"/>
        </w:rPr>
      </w:pPr>
    </w:p>
    <w:sectPr w:rsidR="00C04D2D" w:rsidRPr="00C04D2D" w:rsidSect="001D64DD">
      <w:headerReference w:type="default" r:id="rId8"/>
      <w:footerReference w:type="default" r:id="rId9"/>
      <w:type w:val="continuous"/>
      <w:pgSz w:w="11906" w:h="16838" w:code="9"/>
      <w:pgMar w:top="1134" w:right="1134" w:bottom="1134" w:left="1134" w:header="737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667" w:rsidRDefault="00A95667">
      <w:r>
        <w:separator/>
      </w:r>
    </w:p>
  </w:endnote>
  <w:endnote w:type="continuationSeparator" w:id="0">
    <w:p w:rsidR="00A95667" w:rsidRDefault="00A9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E83" w:rsidRDefault="004E7E83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4E7E83" w:rsidRDefault="004E7E83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4E7E83" w:rsidRDefault="004E7E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667" w:rsidRDefault="00A95667">
      <w:r>
        <w:separator/>
      </w:r>
    </w:p>
  </w:footnote>
  <w:footnote w:type="continuationSeparator" w:id="0">
    <w:p w:rsidR="00A95667" w:rsidRDefault="00A95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E83" w:rsidRPr="00A003FC" w:rsidRDefault="004E7E83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SA WG3 </w:t>
    </w:r>
    <w:proofErr w:type="spellStart"/>
    <w:r w:rsidRPr="002A4801">
      <w:rPr>
        <w:b/>
        <w:bCs/>
        <w:sz w:val="18"/>
        <w:lang w:val="fr-FR"/>
      </w:rPr>
      <w:t>Temporary</w:t>
    </w:r>
    <w:proofErr w:type="spellEnd"/>
    <w:r w:rsidRPr="002A4801">
      <w:rPr>
        <w:b/>
        <w:bCs/>
        <w:sz w:val="18"/>
        <w:lang w:val="fr-FR"/>
      </w:rPr>
      <w:t xml:space="preserve"> Document</w:t>
    </w:r>
  </w:p>
  <w:p w:rsidR="004E7E83" w:rsidRPr="00A003FC" w:rsidRDefault="004E7E83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 w:rsidR="006E6237">
      <w:rPr>
        <w:b/>
        <w:bCs/>
        <w:noProof/>
        <w:sz w:val="18"/>
        <w:lang w:val="fr-FR"/>
      </w:rPr>
      <w:t>1</w:t>
    </w:r>
    <w:r w:rsidRPr="002A4801">
      <w:rPr>
        <w:b/>
        <w:bCs/>
        <w:sz w:val="18"/>
        <w:lang w:val="fr-FR"/>
      </w:rPr>
      <w:fldChar w:fldCharType="end"/>
    </w:r>
  </w:p>
  <w:p w:rsidR="004E7E83" w:rsidRDefault="004E7E83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4E7E83" w:rsidRDefault="004E7E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E6635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74AFA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D92A9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DF8D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756D3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680F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12C8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A28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1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7F39AA"/>
    <w:multiLevelType w:val="hybridMultilevel"/>
    <w:tmpl w:val="EFA07B58"/>
    <w:lvl w:ilvl="0" w:tplc="005C21E0">
      <w:numFmt w:val="bullet"/>
      <w:lvlText w:val=""/>
      <w:lvlJc w:val="left"/>
      <w:pPr>
        <w:ind w:left="108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45464C"/>
    <w:multiLevelType w:val="hybridMultilevel"/>
    <w:tmpl w:val="788E7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4E514491"/>
    <w:multiLevelType w:val="hybridMultilevel"/>
    <w:tmpl w:val="A7362CCA"/>
    <w:lvl w:ilvl="0" w:tplc="292014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FF596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B248A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2C40"/>
    <w:multiLevelType w:val="hybridMultilevel"/>
    <w:tmpl w:val="E4EA961A"/>
    <w:lvl w:ilvl="0" w:tplc="E878E098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9"/>
  </w:num>
  <w:num w:numId="7">
    <w:abstractNumId w:val="14"/>
  </w:num>
  <w:num w:numId="8">
    <w:abstractNumId w:val="25"/>
  </w:num>
  <w:num w:numId="9">
    <w:abstractNumId w:val="13"/>
  </w:num>
  <w:num w:numId="10">
    <w:abstractNumId w:val="22"/>
  </w:num>
  <w:num w:numId="11">
    <w:abstractNumId w:val="12"/>
  </w:num>
  <w:num w:numId="12">
    <w:abstractNumId w:val="17"/>
  </w:num>
  <w:num w:numId="13">
    <w:abstractNumId w:val="22"/>
  </w:num>
  <w:num w:numId="14">
    <w:abstractNumId w:val="22"/>
  </w:num>
  <w:num w:numId="15">
    <w:abstractNumId w:val="22"/>
  </w:num>
  <w:num w:numId="16">
    <w:abstractNumId w:val="21"/>
  </w:num>
  <w:num w:numId="17">
    <w:abstractNumId w:val="16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9"/>
  </w:num>
  <w:num w:numId="21">
    <w:abstractNumId w:val="11"/>
  </w:num>
  <w:num w:numId="22">
    <w:abstractNumId w:val="15"/>
  </w:num>
  <w:num w:numId="23">
    <w:abstractNumId w:val="24"/>
  </w:num>
  <w:num w:numId="24">
    <w:abstractNumId w:val="26"/>
  </w:num>
  <w:num w:numId="25">
    <w:abstractNumId w:val="28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7"/>
  </w:num>
  <w:num w:numId="36">
    <w:abstractNumId w:val="29"/>
  </w:num>
  <w:num w:numId="37">
    <w:abstractNumId w:val="20"/>
  </w:num>
  <w:num w:numId="38">
    <w:abstractNumId w:val="18"/>
  </w:num>
  <w:num w:numId="39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194F"/>
    <w:rsid w:val="000735C2"/>
    <w:rsid w:val="00073B3C"/>
    <w:rsid w:val="00073BA6"/>
    <w:rsid w:val="00073C5D"/>
    <w:rsid w:val="00074B5B"/>
    <w:rsid w:val="00075C2E"/>
    <w:rsid w:val="000764B4"/>
    <w:rsid w:val="0008087F"/>
    <w:rsid w:val="00080B5B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2BF3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D0336"/>
    <w:rsid w:val="000D18AB"/>
    <w:rsid w:val="000D4099"/>
    <w:rsid w:val="000D4C02"/>
    <w:rsid w:val="000D4EF1"/>
    <w:rsid w:val="000D5C5E"/>
    <w:rsid w:val="000D5CF9"/>
    <w:rsid w:val="000E15C7"/>
    <w:rsid w:val="000E36DC"/>
    <w:rsid w:val="000E4E35"/>
    <w:rsid w:val="000E4E60"/>
    <w:rsid w:val="000E683A"/>
    <w:rsid w:val="000E68C1"/>
    <w:rsid w:val="000E75C7"/>
    <w:rsid w:val="000E7F5E"/>
    <w:rsid w:val="000F02BC"/>
    <w:rsid w:val="000F2A2B"/>
    <w:rsid w:val="000F6589"/>
    <w:rsid w:val="000F665D"/>
    <w:rsid w:val="000F721C"/>
    <w:rsid w:val="00100403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235A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370"/>
    <w:rsid w:val="00166EBA"/>
    <w:rsid w:val="00167C2D"/>
    <w:rsid w:val="00171C3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420F"/>
    <w:rsid w:val="00194602"/>
    <w:rsid w:val="0019590C"/>
    <w:rsid w:val="001959B1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38C5"/>
    <w:rsid w:val="001C563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290E"/>
    <w:rsid w:val="00203442"/>
    <w:rsid w:val="002034D2"/>
    <w:rsid w:val="0020440F"/>
    <w:rsid w:val="00205851"/>
    <w:rsid w:val="00205F29"/>
    <w:rsid w:val="00206C71"/>
    <w:rsid w:val="00210E69"/>
    <w:rsid w:val="0021121C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826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A74B0"/>
    <w:rsid w:val="002B10AA"/>
    <w:rsid w:val="002B138D"/>
    <w:rsid w:val="002B1D6F"/>
    <w:rsid w:val="002B1FA9"/>
    <w:rsid w:val="002B672D"/>
    <w:rsid w:val="002B77EF"/>
    <w:rsid w:val="002C14FE"/>
    <w:rsid w:val="002C2AF4"/>
    <w:rsid w:val="002C2EF7"/>
    <w:rsid w:val="002C337E"/>
    <w:rsid w:val="002C4C53"/>
    <w:rsid w:val="002C7C51"/>
    <w:rsid w:val="002D2870"/>
    <w:rsid w:val="002D2F64"/>
    <w:rsid w:val="002D3B11"/>
    <w:rsid w:val="002D603C"/>
    <w:rsid w:val="002D71E9"/>
    <w:rsid w:val="002D7357"/>
    <w:rsid w:val="002D773F"/>
    <w:rsid w:val="002E022C"/>
    <w:rsid w:val="002E3818"/>
    <w:rsid w:val="002E3F96"/>
    <w:rsid w:val="002E641F"/>
    <w:rsid w:val="002E6806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3CE0"/>
    <w:rsid w:val="003045D3"/>
    <w:rsid w:val="00304B7C"/>
    <w:rsid w:val="003053F0"/>
    <w:rsid w:val="0030560E"/>
    <w:rsid w:val="0030604B"/>
    <w:rsid w:val="00306D68"/>
    <w:rsid w:val="00307858"/>
    <w:rsid w:val="00307A48"/>
    <w:rsid w:val="00307F43"/>
    <w:rsid w:val="00311455"/>
    <w:rsid w:val="003135F7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3A0E"/>
    <w:rsid w:val="00353C68"/>
    <w:rsid w:val="00354910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BFE"/>
    <w:rsid w:val="00383D1A"/>
    <w:rsid w:val="00384B8D"/>
    <w:rsid w:val="003866DA"/>
    <w:rsid w:val="00387A12"/>
    <w:rsid w:val="003904F5"/>
    <w:rsid w:val="00392D1C"/>
    <w:rsid w:val="003954C9"/>
    <w:rsid w:val="00396DDA"/>
    <w:rsid w:val="00396F34"/>
    <w:rsid w:val="00397916"/>
    <w:rsid w:val="00397F7D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3815"/>
    <w:rsid w:val="003D58B9"/>
    <w:rsid w:val="003E1060"/>
    <w:rsid w:val="003E1A22"/>
    <w:rsid w:val="003E4624"/>
    <w:rsid w:val="003E5F00"/>
    <w:rsid w:val="003F1EF6"/>
    <w:rsid w:val="003F2290"/>
    <w:rsid w:val="003F2C14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0DC0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B9B"/>
    <w:rsid w:val="00444FCC"/>
    <w:rsid w:val="004477C1"/>
    <w:rsid w:val="00447E8C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1B3"/>
    <w:rsid w:val="00487F47"/>
    <w:rsid w:val="0049030F"/>
    <w:rsid w:val="004914EA"/>
    <w:rsid w:val="0049264B"/>
    <w:rsid w:val="00494E01"/>
    <w:rsid w:val="004A2B1B"/>
    <w:rsid w:val="004A38AD"/>
    <w:rsid w:val="004A535A"/>
    <w:rsid w:val="004A7A50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809"/>
    <w:rsid w:val="004C55E5"/>
    <w:rsid w:val="004C5AA1"/>
    <w:rsid w:val="004D22FE"/>
    <w:rsid w:val="004D41DC"/>
    <w:rsid w:val="004D466F"/>
    <w:rsid w:val="004D4B40"/>
    <w:rsid w:val="004D5012"/>
    <w:rsid w:val="004D6913"/>
    <w:rsid w:val="004D6B2C"/>
    <w:rsid w:val="004D6E2D"/>
    <w:rsid w:val="004D7F61"/>
    <w:rsid w:val="004E0419"/>
    <w:rsid w:val="004E06D3"/>
    <w:rsid w:val="004E1039"/>
    <w:rsid w:val="004E3765"/>
    <w:rsid w:val="004E3A44"/>
    <w:rsid w:val="004E533C"/>
    <w:rsid w:val="004E5A2A"/>
    <w:rsid w:val="004E5BEE"/>
    <w:rsid w:val="004E65D1"/>
    <w:rsid w:val="004E6CA3"/>
    <w:rsid w:val="004E7E83"/>
    <w:rsid w:val="004F0DB7"/>
    <w:rsid w:val="004F0E2F"/>
    <w:rsid w:val="004F2EF6"/>
    <w:rsid w:val="004F38ED"/>
    <w:rsid w:val="004F46C1"/>
    <w:rsid w:val="004F50A4"/>
    <w:rsid w:val="004F56A8"/>
    <w:rsid w:val="004F5EDA"/>
    <w:rsid w:val="005035F0"/>
    <w:rsid w:val="00505F01"/>
    <w:rsid w:val="005068E7"/>
    <w:rsid w:val="00507ADF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F11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BC6"/>
    <w:rsid w:val="00572F06"/>
    <w:rsid w:val="00574129"/>
    <w:rsid w:val="00574869"/>
    <w:rsid w:val="00576BF9"/>
    <w:rsid w:val="00576C0B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17"/>
    <w:rsid w:val="00587ACC"/>
    <w:rsid w:val="00591422"/>
    <w:rsid w:val="00592E01"/>
    <w:rsid w:val="00595247"/>
    <w:rsid w:val="005977FC"/>
    <w:rsid w:val="00597865"/>
    <w:rsid w:val="005A1792"/>
    <w:rsid w:val="005A195B"/>
    <w:rsid w:val="005A53C4"/>
    <w:rsid w:val="005A60D6"/>
    <w:rsid w:val="005A6A23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A28"/>
    <w:rsid w:val="005E2436"/>
    <w:rsid w:val="005E25ED"/>
    <w:rsid w:val="005E2C40"/>
    <w:rsid w:val="005E39D7"/>
    <w:rsid w:val="005E497B"/>
    <w:rsid w:val="005E64E2"/>
    <w:rsid w:val="005E7163"/>
    <w:rsid w:val="005E7D0A"/>
    <w:rsid w:val="005F040B"/>
    <w:rsid w:val="005F0A7F"/>
    <w:rsid w:val="005F1D22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3A0B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21D44"/>
    <w:rsid w:val="00621ED2"/>
    <w:rsid w:val="006221CD"/>
    <w:rsid w:val="006224CB"/>
    <w:rsid w:val="006228DA"/>
    <w:rsid w:val="006228F7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2504"/>
    <w:rsid w:val="006331AC"/>
    <w:rsid w:val="00633566"/>
    <w:rsid w:val="00633D9C"/>
    <w:rsid w:val="0063425C"/>
    <w:rsid w:val="006342B8"/>
    <w:rsid w:val="006342BB"/>
    <w:rsid w:val="00634715"/>
    <w:rsid w:val="00634A9C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F63"/>
    <w:rsid w:val="00673453"/>
    <w:rsid w:val="006735C3"/>
    <w:rsid w:val="00673BAF"/>
    <w:rsid w:val="006740B5"/>
    <w:rsid w:val="006742C3"/>
    <w:rsid w:val="006803A1"/>
    <w:rsid w:val="00681CED"/>
    <w:rsid w:val="0068286F"/>
    <w:rsid w:val="00683F82"/>
    <w:rsid w:val="00684065"/>
    <w:rsid w:val="00685331"/>
    <w:rsid w:val="00686425"/>
    <w:rsid w:val="00686469"/>
    <w:rsid w:val="0068669F"/>
    <w:rsid w:val="00687C9F"/>
    <w:rsid w:val="00690431"/>
    <w:rsid w:val="00692260"/>
    <w:rsid w:val="006932FB"/>
    <w:rsid w:val="0069685C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6C70"/>
    <w:rsid w:val="006B7EE3"/>
    <w:rsid w:val="006C1CFD"/>
    <w:rsid w:val="006C3C74"/>
    <w:rsid w:val="006C5F99"/>
    <w:rsid w:val="006C623D"/>
    <w:rsid w:val="006D0757"/>
    <w:rsid w:val="006D1269"/>
    <w:rsid w:val="006D2468"/>
    <w:rsid w:val="006D497E"/>
    <w:rsid w:val="006E1C02"/>
    <w:rsid w:val="006E1F1E"/>
    <w:rsid w:val="006E6000"/>
    <w:rsid w:val="006E6237"/>
    <w:rsid w:val="006E6269"/>
    <w:rsid w:val="006E70F5"/>
    <w:rsid w:val="006E758F"/>
    <w:rsid w:val="006F16F8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570E0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210A"/>
    <w:rsid w:val="00792E00"/>
    <w:rsid w:val="00793F0A"/>
    <w:rsid w:val="00794A61"/>
    <w:rsid w:val="007952FB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7115"/>
    <w:rsid w:val="00800B15"/>
    <w:rsid w:val="00801376"/>
    <w:rsid w:val="00801507"/>
    <w:rsid w:val="00801546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936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52383"/>
    <w:rsid w:val="00853F4E"/>
    <w:rsid w:val="00860167"/>
    <w:rsid w:val="00860D7D"/>
    <w:rsid w:val="0086106E"/>
    <w:rsid w:val="0086143B"/>
    <w:rsid w:val="00862FAB"/>
    <w:rsid w:val="00864066"/>
    <w:rsid w:val="00864C12"/>
    <w:rsid w:val="00864F83"/>
    <w:rsid w:val="008717FF"/>
    <w:rsid w:val="008719DB"/>
    <w:rsid w:val="00871E78"/>
    <w:rsid w:val="00872555"/>
    <w:rsid w:val="00872A26"/>
    <w:rsid w:val="00873AFF"/>
    <w:rsid w:val="008743F5"/>
    <w:rsid w:val="00875623"/>
    <w:rsid w:val="00875B1E"/>
    <w:rsid w:val="0087786F"/>
    <w:rsid w:val="00877EDA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7DA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121"/>
    <w:rsid w:val="00902738"/>
    <w:rsid w:val="00902973"/>
    <w:rsid w:val="00904E32"/>
    <w:rsid w:val="00906F34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3FFF"/>
    <w:rsid w:val="009342E0"/>
    <w:rsid w:val="00934ED6"/>
    <w:rsid w:val="00936185"/>
    <w:rsid w:val="00936EC9"/>
    <w:rsid w:val="009375C1"/>
    <w:rsid w:val="00937911"/>
    <w:rsid w:val="0094076E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B37"/>
    <w:rsid w:val="009540A0"/>
    <w:rsid w:val="00954A44"/>
    <w:rsid w:val="00955906"/>
    <w:rsid w:val="009565B3"/>
    <w:rsid w:val="00956CD2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632"/>
    <w:rsid w:val="00990F4F"/>
    <w:rsid w:val="009913C4"/>
    <w:rsid w:val="00991F67"/>
    <w:rsid w:val="009924A2"/>
    <w:rsid w:val="00992C7B"/>
    <w:rsid w:val="0099305B"/>
    <w:rsid w:val="009934A4"/>
    <w:rsid w:val="009945FC"/>
    <w:rsid w:val="0099473E"/>
    <w:rsid w:val="009951ED"/>
    <w:rsid w:val="009A27F7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102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E73"/>
    <w:rsid w:val="009E5B35"/>
    <w:rsid w:val="009E78A9"/>
    <w:rsid w:val="009F0151"/>
    <w:rsid w:val="009F0C3B"/>
    <w:rsid w:val="009F35E2"/>
    <w:rsid w:val="009F3F88"/>
    <w:rsid w:val="009F44D7"/>
    <w:rsid w:val="009F4CA7"/>
    <w:rsid w:val="009F6387"/>
    <w:rsid w:val="009F6392"/>
    <w:rsid w:val="00A003FC"/>
    <w:rsid w:val="00A01E9E"/>
    <w:rsid w:val="00A02BE3"/>
    <w:rsid w:val="00A02FCA"/>
    <w:rsid w:val="00A03E0B"/>
    <w:rsid w:val="00A04504"/>
    <w:rsid w:val="00A04F58"/>
    <w:rsid w:val="00A0624E"/>
    <w:rsid w:val="00A067EF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301F0"/>
    <w:rsid w:val="00A303D5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97"/>
    <w:rsid w:val="00A451A7"/>
    <w:rsid w:val="00A4597B"/>
    <w:rsid w:val="00A53A5F"/>
    <w:rsid w:val="00A54C55"/>
    <w:rsid w:val="00A561C7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42D"/>
    <w:rsid w:val="00A745B8"/>
    <w:rsid w:val="00A74715"/>
    <w:rsid w:val="00A75D4A"/>
    <w:rsid w:val="00A8060C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3DFC"/>
    <w:rsid w:val="00A94506"/>
    <w:rsid w:val="00A95667"/>
    <w:rsid w:val="00A95737"/>
    <w:rsid w:val="00A95D5C"/>
    <w:rsid w:val="00A969C3"/>
    <w:rsid w:val="00A9739C"/>
    <w:rsid w:val="00AA163D"/>
    <w:rsid w:val="00AA1BC7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D90"/>
    <w:rsid w:val="00AB3BE0"/>
    <w:rsid w:val="00AB514C"/>
    <w:rsid w:val="00AB5D34"/>
    <w:rsid w:val="00AB7FFE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FB4"/>
    <w:rsid w:val="00AD671A"/>
    <w:rsid w:val="00AE148E"/>
    <w:rsid w:val="00AE1D96"/>
    <w:rsid w:val="00AE58AF"/>
    <w:rsid w:val="00AE7088"/>
    <w:rsid w:val="00AE71E1"/>
    <w:rsid w:val="00AF0198"/>
    <w:rsid w:val="00AF02CD"/>
    <w:rsid w:val="00AF03AD"/>
    <w:rsid w:val="00AF1246"/>
    <w:rsid w:val="00AF19AF"/>
    <w:rsid w:val="00AF325A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B65"/>
    <w:rsid w:val="00B047CC"/>
    <w:rsid w:val="00B04D62"/>
    <w:rsid w:val="00B06003"/>
    <w:rsid w:val="00B100B4"/>
    <w:rsid w:val="00B11525"/>
    <w:rsid w:val="00B11BD2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DF2"/>
    <w:rsid w:val="00B42FE5"/>
    <w:rsid w:val="00B4319E"/>
    <w:rsid w:val="00B456C0"/>
    <w:rsid w:val="00B468AD"/>
    <w:rsid w:val="00B47E9A"/>
    <w:rsid w:val="00B51187"/>
    <w:rsid w:val="00B51E1F"/>
    <w:rsid w:val="00B52F26"/>
    <w:rsid w:val="00B53B77"/>
    <w:rsid w:val="00B57BA2"/>
    <w:rsid w:val="00B616DE"/>
    <w:rsid w:val="00B61DF8"/>
    <w:rsid w:val="00B61F36"/>
    <w:rsid w:val="00B64CEB"/>
    <w:rsid w:val="00B65805"/>
    <w:rsid w:val="00B67714"/>
    <w:rsid w:val="00B677E0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9D5"/>
    <w:rsid w:val="00BB4B76"/>
    <w:rsid w:val="00BB4C73"/>
    <w:rsid w:val="00BB5EC2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E41"/>
    <w:rsid w:val="00BE6219"/>
    <w:rsid w:val="00BE6403"/>
    <w:rsid w:val="00BF04D5"/>
    <w:rsid w:val="00BF148D"/>
    <w:rsid w:val="00BF2024"/>
    <w:rsid w:val="00BF2608"/>
    <w:rsid w:val="00BF5693"/>
    <w:rsid w:val="00C00630"/>
    <w:rsid w:val="00C00773"/>
    <w:rsid w:val="00C04D2D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2A03"/>
    <w:rsid w:val="00C53260"/>
    <w:rsid w:val="00C53C61"/>
    <w:rsid w:val="00C540D5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58B7"/>
    <w:rsid w:val="00CB7C0B"/>
    <w:rsid w:val="00CC01BF"/>
    <w:rsid w:val="00CC12DB"/>
    <w:rsid w:val="00CC2DBB"/>
    <w:rsid w:val="00CC2EAB"/>
    <w:rsid w:val="00CC7316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F1B82"/>
    <w:rsid w:val="00CF1FEB"/>
    <w:rsid w:val="00CF31FA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2D09"/>
    <w:rsid w:val="00D138B4"/>
    <w:rsid w:val="00D13BDB"/>
    <w:rsid w:val="00D13C5E"/>
    <w:rsid w:val="00D146E4"/>
    <w:rsid w:val="00D17BE1"/>
    <w:rsid w:val="00D2022B"/>
    <w:rsid w:val="00D214F2"/>
    <w:rsid w:val="00D22BCF"/>
    <w:rsid w:val="00D230D1"/>
    <w:rsid w:val="00D23DC1"/>
    <w:rsid w:val="00D24827"/>
    <w:rsid w:val="00D25477"/>
    <w:rsid w:val="00D258B5"/>
    <w:rsid w:val="00D27381"/>
    <w:rsid w:val="00D32E12"/>
    <w:rsid w:val="00D3396B"/>
    <w:rsid w:val="00D33C0C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27C3"/>
    <w:rsid w:val="00D72CE0"/>
    <w:rsid w:val="00D74B3E"/>
    <w:rsid w:val="00D752B2"/>
    <w:rsid w:val="00D769D3"/>
    <w:rsid w:val="00D777DC"/>
    <w:rsid w:val="00D81E8E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F6D"/>
    <w:rsid w:val="00E4023C"/>
    <w:rsid w:val="00E405D7"/>
    <w:rsid w:val="00E40BEC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79F1"/>
    <w:rsid w:val="00E67B26"/>
    <w:rsid w:val="00E70C75"/>
    <w:rsid w:val="00E7124B"/>
    <w:rsid w:val="00E72EBD"/>
    <w:rsid w:val="00E73100"/>
    <w:rsid w:val="00E74018"/>
    <w:rsid w:val="00E74641"/>
    <w:rsid w:val="00E76647"/>
    <w:rsid w:val="00E77B6D"/>
    <w:rsid w:val="00E77D51"/>
    <w:rsid w:val="00E83636"/>
    <w:rsid w:val="00E84B5E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179"/>
    <w:rsid w:val="00EE5D5A"/>
    <w:rsid w:val="00EE699A"/>
    <w:rsid w:val="00EF09E1"/>
    <w:rsid w:val="00EF43FD"/>
    <w:rsid w:val="00EF58BE"/>
    <w:rsid w:val="00EF6D7D"/>
    <w:rsid w:val="00EF722F"/>
    <w:rsid w:val="00F02AF3"/>
    <w:rsid w:val="00F03FCB"/>
    <w:rsid w:val="00F04B7F"/>
    <w:rsid w:val="00F04F6D"/>
    <w:rsid w:val="00F05D7B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7664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1F10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0E3F"/>
    <w:rsid w:val="00F720F4"/>
    <w:rsid w:val="00F721AE"/>
    <w:rsid w:val="00F7269E"/>
    <w:rsid w:val="00F738AC"/>
    <w:rsid w:val="00F75EFD"/>
    <w:rsid w:val="00F7640D"/>
    <w:rsid w:val="00F7672F"/>
    <w:rsid w:val="00F804B2"/>
    <w:rsid w:val="00F82F63"/>
    <w:rsid w:val="00F83304"/>
    <w:rsid w:val="00F83880"/>
    <w:rsid w:val="00F84CF0"/>
    <w:rsid w:val="00F85E94"/>
    <w:rsid w:val="00F8645E"/>
    <w:rsid w:val="00F87773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452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3CE0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3CE0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3CE0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03CE0"/>
    <w:rPr>
      <w:rFonts w:ascii="Arial" w:hAnsi="Arial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7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8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9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1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3CE0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3CE0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3CE0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03CE0"/>
    <w:rPr>
      <w:rFonts w:ascii="Arial" w:hAnsi="Arial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7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8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9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1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2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82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18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creator>Template: M Pope</dc:creator>
  <cp:lastModifiedBy>Greg</cp:lastModifiedBy>
  <cp:revision>6</cp:revision>
  <cp:lastPrinted>2003-09-26T15:29:00Z</cp:lastPrinted>
  <dcterms:created xsi:type="dcterms:W3CDTF">2012-01-17T08:35:00Z</dcterms:created>
  <dcterms:modified xsi:type="dcterms:W3CDTF">2012-01-17T08:55:00Z</dcterms:modified>
</cp:coreProperties>
</file>